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BDA9" w14:textId="77777777" w:rsidR="00543917" w:rsidRDefault="00543917" w:rsidP="005439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WHITE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fl.1457)</w:t>
      </w:r>
    </w:p>
    <w:p w14:paraId="7A26B4D0" w14:textId="77777777" w:rsidR="00543917" w:rsidRDefault="00543917" w:rsidP="005439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Chaplain.</w:t>
      </w:r>
    </w:p>
    <w:p w14:paraId="39F38726" w14:textId="77777777" w:rsidR="00543917" w:rsidRDefault="00543917" w:rsidP="00543917">
      <w:pPr>
        <w:pStyle w:val="NoSpacing"/>
        <w:rPr>
          <w:rFonts w:cs="Times New Roman"/>
          <w:szCs w:val="24"/>
        </w:rPr>
      </w:pPr>
    </w:p>
    <w:p w14:paraId="4E9492BF" w14:textId="77777777" w:rsidR="00543917" w:rsidRDefault="00543917" w:rsidP="00543917">
      <w:pPr>
        <w:pStyle w:val="NoSpacing"/>
        <w:rPr>
          <w:rFonts w:cs="Times New Roman"/>
          <w:szCs w:val="24"/>
        </w:rPr>
      </w:pPr>
    </w:p>
    <w:p w14:paraId="34CE9057" w14:textId="77777777" w:rsidR="00543917" w:rsidRDefault="00543917" w:rsidP="005439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Mar.1457</w:t>
      </w:r>
      <w:r>
        <w:rPr>
          <w:rFonts w:cs="Times New Roman"/>
          <w:szCs w:val="24"/>
        </w:rPr>
        <w:tab/>
        <w:t xml:space="preserve">He was presented to the parish church of </w:t>
      </w:r>
      <w:proofErr w:type="spellStart"/>
      <w:r>
        <w:rPr>
          <w:rFonts w:cs="Times New Roman"/>
          <w:szCs w:val="24"/>
        </w:rPr>
        <w:t>Padworth</w:t>
      </w:r>
      <w:proofErr w:type="spellEnd"/>
      <w:r>
        <w:rPr>
          <w:rFonts w:cs="Times New Roman"/>
          <w:szCs w:val="24"/>
        </w:rPr>
        <w:t xml:space="preserve">, in the diocese of </w:t>
      </w:r>
    </w:p>
    <w:p w14:paraId="7384231B" w14:textId="77777777" w:rsidR="00543917" w:rsidRDefault="00543917" w:rsidP="005439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Salisbury.    (C.P.R. 1452-61 p.339)</w:t>
      </w:r>
    </w:p>
    <w:p w14:paraId="2F43CA48" w14:textId="77777777" w:rsidR="00543917" w:rsidRDefault="00543917" w:rsidP="00543917">
      <w:pPr>
        <w:pStyle w:val="NoSpacing"/>
        <w:rPr>
          <w:rFonts w:cs="Times New Roman"/>
          <w:szCs w:val="24"/>
        </w:rPr>
      </w:pPr>
    </w:p>
    <w:p w14:paraId="56B3EF37" w14:textId="77777777" w:rsidR="00543917" w:rsidRDefault="00543917" w:rsidP="00543917">
      <w:pPr>
        <w:pStyle w:val="NoSpacing"/>
        <w:rPr>
          <w:rFonts w:cs="Times New Roman"/>
          <w:szCs w:val="24"/>
        </w:rPr>
      </w:pPr>
    </w:p>
    <w:p w14:paraId="4FED009F" w14:textId="77777777" w:rsidR="00543917" w:rsidRDefault="00543917" w:rsidP="005439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December 2023</w:t>
      </w:r>
    </w:p>
    <w:p w14:paraId="41F6FAC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8344E" w14:textId="77777777" w:rsidR="00543917" w:rsidRDefault="00543917" w:rsidP="009139A6">
      <w:r>
        <w:separator/>
      </w:r>
    </w:p>
  </w:endnote>
  <w:endnote w:type="continuationSeparator" w:id="0">
    <w:p w14:paraId="0535C10D" w14:textId="77777777" w:rsidR="00543917" w:rsidRDefault="005439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5FD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9DA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708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49A0E" w14:textId="77777777" w:rsidR="00543917" w:rsidRDefault="00543917" w:rsidP="009139A6">
      <w:r>
        <w:separator/>
      </w:r>
    </w:p>
  </w:footnote>
  <w:footnote w:type="continuationSeparator" w:id="0">
    <w:p w14:paraId="7705C31D" w14:textId="77777777" w:rsidR="00543917" w:rsidRDefault="005439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310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641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41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917"/>
    <w:rsid w:val="000666E0"/>
    <w:rsid w:val="002510B7"/>
    <w:rsid w:val="0054391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0E233"/>
  <w15:chartTrackingRefBased/>
  <w15:docId w15:val="{26E4EB7F-E2CE-4709-9C54-7F904953D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2023-12-06T22:10:00Z</dcterms:created>
  <dcterms:modified xsi:type="dcterms:W3CDTF">2023-12-06T22:11:00Z</dcterms:modified>
</cp:coreProperties>
</file>